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F90AE" w14:textId="77777777" w:rsidR="000C1E4C" w:rsidRDefault="000C1E4C" w:rsidP="000C1E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Edward WITHER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fl.1494-5)</w:t>
      </w:r>
    </w:p>
    <w:p w14:paraId="3D7E24A0" w14:textId="77777777" w:rsidR="000C1E4C" w:rsidRDefault="000C1E4C" w:rsidP="000C1E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 University.</w:t>
      </w:r>
    </w:p>
    <w:p w14:paraId="2B4FD78E" w14:textId="77777777" w:rsidR="000C1E4C" w:rsidRDefault="000C1E4C" w:rsidP="000C1E4C">
      <w:pPr>
        <w:pStyle w:val="NoSpacing"/>
        <w:rPr>
          <w:rFonts w:cs="Times New Roman"/>
          <w:szCs w:val="24"/>
        </w:rPr>
      </w:pPr>
    </w:p>
    <w:p w14:paraId="310D3CBA" w14:textId="77777777" w:rsidR="000C1E4C" w:rsidRDefault="000C1E4C" w:rsidP="000C1E4C">
      <w:pPr>
        <w:pStyle w:val="NoSpacing"/>
        <w:rPr>
          <w:rFonts w:cs="Times New Roman"/>
          <w:szCs w:val="24"/>
        </w:rPr>
      </w:pPr>
    </w:p>
    <w:p w14:paraId="63DF72C0" w14:textId="77777777" w:rsidR="000C1E4C" w:rsidRDefault="000C1E4C" w:rsidP="000C1E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1494-5</w:t>
      </w:r>
      <w:r>
        <w:rPr>
          <w:rFonts w:cs="Times New Roman"/>
          <w:szCs w:val="24"/>
        </w:rPr>
        <w:tab/>
        <w:t xml:space="preserve">Grace for </w:t>
      </w:r>
      <w:proofErr w:type="spellStart"/>
      <w:r>
        <w:rPr>
          <w:rFonts w:cs="Times New Roman"/>
          <w:szCs w:val="24"/>
        </w:rPr>
        <w:t>B.Can.L</w:t>
      </w:r>
      <w:proofErr w:type="spellEnd"/>
      <w:r>
        <w:rPr>
          <w:rFonts w:cs="Times New Roman"/>
          <w:szCs w:val="24"/>
        </w:rPr>
        <w:t xml:space="preserve">.     </w:t>
      </w:r>
      <w:r w:rsidRPr="00667BE3">
        <w:rPr>
          <w:rFonts w:cs="Times New Roman"/>
          <w:szCs w:val="24"/>
        </w:rPr>
        <w:t xml:space="preserve">(Alumni </w:t>
      </w:r>
      <w:proofErr w:type="spellStart"/>
      <w:r w:rsidRPr="00667BE3">
        <w:rPr>
          <w:rFonts w:cs="Times New Roman"/>
          <w:szCs w:val="24"/>
        </w:rPr>
        <w:t>Cantab.</w:t>
      </w:r>
      <w:proofErr w:type="spellEnd"/>
      <w:r w:rsidRPr="00667BE3">
        <w:rPr>
          <w:rFonts w:cs="Times New Roman"/>
          <w:szCs w:val="24"/>
        </w:rPr>
        <w:t xml:space="preserve"> vol.1 part 4 p.</w:t>
      </w:r>
      <w:r>
        <w:rPr>
          <w:rFonts w:cs="Times New Roman"/>
          <w:szCs w:val="24"/>
        </w:rPr>
        <w:t>444)</w:t>
      </w:r>
    </w:p>
    <w:p w14:paraId="0E421F06" w14:textId="77777777" w:rsidR="000C1E4C" w:rsidRDefault="000C1E4C" w:rsidP="000C1E4C">
      <w:pPr>
        <w:pStyle w:val="NoSpacing"/>
        <w:rPr>
          <w:rFonts w:cs="Times New Roman"/>
          <w:szCs w:val="24"/>
        </w:rPr>
      </w:pPr>
    </w:p>
    <w:p w14:paraId="19ACD28B" w14:textId="77777777" w:rsidR="000C1E4C" w:rsidRDefault="000C1E4C" w:rsidP="000C1E4C">
      <w:pPr>
        <w:pStyle w:val="NoSpacing"/>
        <w:rPr>
          <w:rFonts w:cs="Times New Roman"/>
          <w:szCs w:val="24"/>
        </w:rPr>
      </w:pPr>
    </w:p>
    <w:p w14:paraId="1615DC2A" w14:textId="77777777" w:rsidR="000C1E4C" w:rsidRDefault="000C1E4C" w:rsidP="000C1E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January 2023</w:t>
      </w:r>
    </w:p>
    <w:p w14:paraId="4B9A6E0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DF415" w14:textId="77777777" w:rsidR="000C1E4C" w:rsidRDefault="000C1E4C" w:rsidP="009139A6">
      <w:r>
        <w:separator/>
      </w:r>
    </w:p>
  </w:endnote>
  <w:endnote w:type="continuationSeparator" w:id="0">
    <w:p w14:paraId="3C6512CF" w14:textId="77777777" w:rsidR="000C1E4C" w:rsidRDefault="000C1E4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DA2A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4E93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DA0F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ACB91" w14:textId="77777777" w:rsidR="000C1E4C" w:rsidRDefault="000C1E4C" w:rsidP="009139A6">
      <w:r>
        <w:separator/>
      </w:r>
    </w:p>
  </w:footnote>
  <w:footnote w:type="continuationSeparator" w:id="0">
    <w:p w14:paraId="066EE3FE" w14:textId="77777777" w:rsidR="000C1E4C" w:rsidRDefault="000C1E4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9785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1B39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AFDD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E4C"/>
    <w:rsid w:val="000666E0"/>
    <w:rsid w:val="000C1E4C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7B6F8"/>
  <w15:chartTrackingRefBased/>
  <w15:docId w15:val="{4232B90D-E91D-4403-A2CE-A54C9B3FC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2023-02-19T19:26:00Z</dcterms:created>
  <dcterms:modified xsi:type="dcterms:W3CDTF">2023-02-19T19:27:00Z</dcterms:modified>
</cp:coreProperties>
</file>